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099AB" w14:textId="320FB0B4" w:rsidR="00D845E3" w:rsidRDefault="00E571BC" w:rsidP="00D845E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C7D74CA" wp14:editId="1BCA118B">
            <wp:extent cx="5631180" cy="3855720"/>
            <wp:effectExtent l="0" t="0" r="7620" b="0"/>
            <wp:docPr id="2" name="图片 2" descr="E:\xwechat_files\wxid_vkg8xqft3ano12_f4c3\temp\InputTemp\385acb85-5d86-48e8-93ce-751f22341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xwechat_files\wxid_vkg8xqft3ano12_f4c3\temp\InputTemp\385acb85-5d86-48e8-93ce-751f22341e2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180" cy="385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AAD81" w14:textId="09CD1F89" w:rsidR="00E571BC" w:rsidRDefault="00A71EF0" w:rsidP="0017480A">
      <w:pPr>
        <w:jc w:val="center"/>
        <w:rPr>
          <w:rFonts w:hint="eastAsia"/>
          <w:noProof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1</w:t>
      </w:r>
      <w:r w:rsidR="004877A3" w:rsidRPr="004877A3">
        <w:t xml:space="preserve"> </w:t>
      </w:r>
    </w:p>
    <w:p w14:paraId="1D3F8764" w14:textId="1B88102A" w:rsidR="00785895" w:rsidRDefault="00785895" w:rsidP="0017480A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 wp14:anchorId="6067FBEA" wp14:editId="4EC04DDD">
            <wp:extent cx="6119495" cy="3698895"/>
            <wp:effectExtent l="0" t="0" r="0" b="0"/>
            <wp:docPr id="5" name="图片 5" descr="C:\Users\acer\Desktop\88631b67-26e3-418a-9db9-a38d950a65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88631b67-26e3-418a-9db9-a38d950a65c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69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BBF4613" w14:textId="4ACC7133" w:rsidR="00C83603" w:rsidRDefault="00C83603" w:rsidP="00E571BC">
      <w:pPr>
        <w:jc w:val="center"/>
        <w:rPr>
          <w:rFonts w:hint="eastAsia"/>
          <w:sz w:val="28"/>
          <w:szCs w:val="28"/>
        </w:rPr>
      </w:pPr>
      <w:r w:rsidRPr="00C83603">
        <w:rPr>
          <w:rFonts w:hint="eastAsia"/>
          <w:sz w:val="28"/>
          <w:szCs w:val="28"/>
        </w:rPr>
        <w:t>图</w:t>
      </w:r>
      <w:r w:rsidRPr="00C83603">
        <w:rPr>
          <w:rFonts w:hint="eastAsia"/>
          <w:sz w:val="28"/>
          <w:szCs w:val="28"/>
        </w:rPr>
        <w:t>2</w:t>
      </w:r>
    </w:p>
    <w:p w14:paraId="2E6E2318" w14:textId="77777777" w:rsidR="0017480A" w:rsidRDefault="0017480A" w:rsidP="00E571BC">
      <w:pPr>
        <w:jc w:val="center"/>
        <w:rPr>
          <w:sz w:val="28"/>
          <w:szCs w:val="28"/>
        </w:rPr>
      </w:pPr>
    </w:p>
    <w:p w14:paraId="2E31CDB1" w14:textId="73BB12EF" w:rsidR="00E571BC" w:rsidRDefault="00E571BC" w:rsidP="00E571B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F75D404" wp14:editId="19A60550">
            <wp:extent cx="6119495" cy="3413414"/>
            <wp:effectExtent l="0" t="0" r="0" b="0"/>
            <wp:docPr id="4" name="图片 4" descr="E:\xwechat_files\wxid_vkg8xqft3ano12_f4c3\temp\InputTemp\8089e3b2-e66b-4181-99d5-77f4270426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xwechat_files\wxid_vkg8xqft3ano12_f4c3\temp\InputTemp\8089e3b2-e66b-4181-99d5-77f4270426a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413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AF34C" w14:textId="46837313" w:rsidR="007525C3" w:rsidRPr="00A501DF" w:rsidRDefault="00C83603" w:rsidP="00E571BC">
      <w:pPr>
        <w:jc w:val="center"/>
        <w:rPr>
          <w:sz w:val="28"/>
          <w:szCs w:val="28"/>
        </w:rPr>
      </w:pPr>
      <w:r w:rsidRPr="00A501DF">
        <w:rPr>
          <w:rFonts w:hint="eastAsia"/>
          <w:sz w:val="28"/>
          <w:szCs w:val="28"/>
        </w:rPr>
        <w:t>图</w:t>
      </w:r>
      <w:r w:rsidRPr="00A501DF">
        <w:rPr>
          <w:rFonts w:hint="eastAsia"/>
          <w:sz w:val="28"/>
          <w:szCs w:val="28"/>
        </w:rPr>
        <w:t>3</w:t>
      </w:r>
    </w:p>
    <w:sectPr w:rsidR="007525C3" w:rsidRPr="00A501DF">
      <w:headerReference w:type="default" r:id="rId10"/>
      <w:footerReference w:type="default" r:id="rId11"/>
      <w:pgSz w:w="11906" w:h="16838"/>
      <w:pgMar w:top="1418" w:right="851" w:bottom="851" w:left="1418" w:header="851" w:footer="113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AE63EAC" w15:done="0"/>
  <w15:commentEx w15:paraId="4DE90615" w15:paraIdParent="2AE63EA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6F4071" w16cex:dateUtc="2026-04-21T15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E63EAC" w16cid:durableId="2AE63EAC"/>
  <w16cid:commentId w16cid:paraId="4DE90615" w16cid:durableId="586F407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B8A3C" w14:textId="77777777" w:rsidR="00202016" w:rsidRDefault="00202016">
      <w:r>
        <w:separator/>
      </w:r>
    </w:p>
  </w:endnote>
  <w:endnote w:type="continuationSeparator" w:id="0">
    <w:p w14:paraId="0284AAA3" w14:textId="77777777" w:rsidR="00202016" w:rsidRDefault="0020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3F782" w14:textId="77777777" w:rsidR="00245EA0" w:rsidRDefault="001452C4">
    <w:pPr>
      <w:pStyle w:val="a7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 w:rsidR="00785895">
      <w:rPr>
        <w:rStyle w:val="a9"/>
        <w:noProof/>
      </w:rPr>
      <w:t>2</w:t>
    </w:r>
    <w:r>
      <w:fldChar w:fldCharType="end"/>
    </w:r>
  </w:p>
  <w:p w14:paraId="2E3B165C" w14:textId="77777777" w:rsidR="00245EA0" w:rsidRDefault="001452C4">
    <w:pPr>
      <w:pStyle w:val="a7"/>
      <w:spacing w:line="200" w:lineRule="exact"/>
      <w:rPr>
        <w:rFonts w:ascii="黑体" w:eastAsia="黑体"/>
      </w:rPr>
    </w:pPr>
    <w:r>
      <w:rPr>
        <w:rFonts w:ascii="黑体" w:eastAsia="黑体"/>
      </w:rPr>
      <w:t>10</w:t>
    </w:r>
    <w:r>
      <w:rPr>
        <w:rFonts w:ascii="黑体" w:eastAsia="黑体" w:hint="eastAsia"/>
      </w:rPr>
      <w:t>0</w:t>
    </w:r>
    <w:r>
      <w:rPr>
        <w:rFonts w:ascii="黑体" w:eastAsia="黑体"/>
      </w:rPr>
      <w:t>00</w:t>
    </w:r>
    <w:r>
      <w:rPr>
        <w:rFonts w:ascii="黑体" w:eastAsia="黑体" w:hint="eastAsia"/>
      </w:rPr>
      <w:t xml:space="preserve">3        </w:t>
    </w:r>
  </w:p>
  <w:p w14:paraId="2BD5A2FC" w14:textId="24F091EC" w:rsidR="00245EA0" w:rsidRDefault="007930B2">
    <w:pPr>
      <w:pStyle w:val="a7"/>
      <w:spacing w:line="200" w:lineRule="exact"/>
      <w:jc w:val="both"/>
      <w:rPr>
        <w:rFonts w:ascii="黑体" w:eastAsia="黑体"/>
      </w:rPr>
    </w:pPr>
    <w:r>
      <w:rPr>
        <w:rFonts w:ascii="黑体" w:eastAsia="黑体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449826B" wp14:editId="187A3FDC">
              <wp:simplePos x="0" y="0"/>
              <wp:positionH relativeFrom="column">
                <wp:posOffset>0</wp:posOffset>
              </wp:positionH>
              <wp:positionV relativeFrom="paragraph">
                <wp:posOffset>-186055</wp:posOffset>
              </wp:positionV>
              <wp:extent cx="6120130" cy="0"/>
              <wp:effectExtent l="0" t="0" r="0" b="0"/>
              <wp:wrapNone/>
              <wp:docPr id="570646761" name="直线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7D75A4C" id="直线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14.65pt" to="481.9pt,-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" strokeweight="1pt"/>
          </w:pict>
        </mc:Fallback>
      </mc:AlternateContent>
    </w:r>
    <w:r>
      <w:rPr>
        <w:rFonts w:ascii="黑体" w:eastAsia="黑体" w:hint="eastAsia"/>
      </w:rPr>
      <w:t>2010.2</w:t>
    </w:r>
  </w:p>
  <w:p w14:paraId="3DDA760A" w14:textId="77777777" w:rsidR="00245EA0" w:rsidRDefault="00245EA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30225" w14:textId="77777777" w:rsidR="00202016" w:rsidRDefault="00202016">
      <w:r>
        <w:separator/>
      </w:r>
    </w:p>
  </w:footnote>
  <w:footnote w:type="continuationSeparator" w:id="0">
    <w:p w14:paraId="683A7D67" w14:textId="77777777" w:rsidR="00202016" w:rsidRDefault="00202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8B6D5" w14:textId="32BFD9E9" w:rsidR="00245EA0" w:rsidRDefault="007930B2">
    <w:pPr>
      <w:jc w:val="center"/>
      <w:outlineLvl w:val="0"/>
      <w:rPr>
        <w:rFonts w:ascii="黑体" w:eastAsia="黑体"/>
        <w:b/>
        <w:spacing w:val="90"/>
        <w:sz w:val="28"/>
      </w:rPr>
    </w:pPr>
    <w:r>
      <w:rPr>
        <w:rFonts w:eastAsia="黑体"/>
        <w:noProof/>
        <w:spacing w:val="90"/>
        <w:sz w:val="2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F244E4" wp14:editId="594B2463">
              <wp:simplePos x="0" y="0"/>
              <wp:positionH relativeFrom="column">
                <wp:posOffset>0</wp:posOffset>
              </wp:positionH>
              <wp:positionV relativeFrom="paragraph">
                <wp:posOffset>360045</wp:posOffset>
              </wp:positionV>
              <wp:extent cx="6120130" cy="0"/>
              <wp:effectExtent l="0" t="0" r="0" b="0"/>
              <wp:wrapNone/>
              <wp:docPr id="31758424" name="直线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7DCD148" id="直线 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8.35pt" to="481.9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" o:allowincell="f" strokeweight="1pt"/>
          </w:pict>
        </mc:Fallback>
      </mc:AlternateContent>
    </w:r>
    <w:r>
      <w:rPr>
        <w:rFonts w:eastAsia="黑体" w:hint="eastAsia"/>
        <w:spacing w:val="90"/>
        <w:sz w:val="28"/>
      </w:rPr>
      <w:t>说明书附图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志泓 盛">
    <w15:presenceInfo w15:providerId="Windows Live" w15:userId="896c8a3b1c53a7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yNTU2MzRhM2VhYjVlZjIxMDIzZDkzODk5ZjIzODEifQ=="/>
  </w:docVars>
  <w:rsids>
    <w:rsidRoot w:val="005071F9"/>
    <w:rsid w:val="00000E58"/>
    <w:rsid w:val="00006D20"/>
    <w:rsid w:val="000101A2"/>
    <w:rsid w:val="00014895"/>
    <w:rsid w:val="00015E0F"/>
    <w:rsid w:val="000373B9"/>
    <w:rsid w:val="00060A62"/>
    <w:rsid w:val="00076D0F"/>
    <w:rsid w:val="00077486"/>
    <w:rsid w:val="00083B9E"/>
    <w:rsid w:val="000A1571"/>
    <w:rsid w:val="000A1971"/>
    <w:rsid w:val="000B168F"/>
    <w:rsid w:val="000C040F"/>
    <w:rsid w:val="000D2959"/>
    <w:rsid w:val="000E3282"/>
    <w:rsid w:val="001158E5"/>
    <w:rsid w:val="0012293A"/>
    <w:rsid w:val="00141593"/>
    <w:rsid w:val="001422F4"/>
    <w:rsid w:val="001452C4"/>
    <w:rsid w:val="00163BF6"/>
    <w:rsid w:val="00164723"/>
    <w:rsid w:val="0017480A"/>
    <w:rsid w:val="00183579"/>
    <w:rsid w:val="001931C9"/>
    <w:rsid w:val="00197A62"/>
    <w:rsid w:val="001B4886"/>
    <w:rsid w:val="001B558D"/>
    <w:rsid w:val="001C03FB"/>
    <w:rsid w:val="001D1DE6"/>
    <w:rsid w:val="001E7DCE"/>
    <w:rsid w:val="001F22EF"/>
    <w:rsid w:val="00202016"/>
    <w:rsid w:val="0020315D"/>
    <w:rsid w:val="00222BB6"/>
    <w:rsid w:val="00244D97"/>
    <w:rsid w:val="00245EA0"/>
    <w:rsid w:val="00287830"/>
    <w:rsid w:val="002A1858"/>
    <w:rsid w:val="002C7AEA"/>
    <w:rsid w:val="002F0413"/>
    <w:rsid w:val="003023E7"/>
    <w:rsid w:val="003403E3"/>
    <w:rsid w:val="00350FA1"/>
    <w:rsid w:val="00366BAA"/>
    <w:rsid w:val="00367141"/>
    <w:rsid w:val="00374C9D"/>
    <w:rsid w:val="0038698C"/>
    <w:rsid w:val="003B60F0"/>
    <w:rsid w:val="003B7644"/>
    <w:rsid w:val="003C0BD1"/>
    <w:rsid w:val="003D04C4"/>
    <w:rsid w:val="003D591C"/>
    <w:rsid w:val="003E6764"/>
    <w:rsid w:val="003F2AE1"/>
    <w:rsid w:val="004259D7"/>
    <w:rsid w:val="004567D4"/>
    <w:rsid w:val="0045775D"/>
    <w:rsid w:val="00462769"/>
    <w:rsid w:val="00464235"/>
    <w:rsid w:val="00481CE5"/>
    <w:rsid w:val="00485364"/>
    <w:rsid w:val="004877A3"/>
    <w:rsid w:val="004B43A3"/>
    <w:rsid w:val="004B581F"/>
    <w:rsid w:val="004C288F"/>
    <w:rsid w:val="004D72EF"/>
    <w:rsid w:val="004F2251"/>
    <w:rsid w:val="0050023F"/>
    <w:rsid w:val="005071F9"/>
    <w:rsid w:val="005335B7"/>
    <w:rsid w:val="00540011"/>
    <w:rsid w:val="0054213F"/>
    <w:rsid w:val="00547DB4"/>
    <w:rsid w:val="00562D0F"/>
    <w:rsid w:val="005A21A8"/>
    <w:rsid w:val="005B49C2"/>
    <w:rsid w:val="005D4432"/>
    <w:rsid w:val="0065196A"/>
    <w:rsid w:val="006549F8"/>
    <w:rsid w:val="00662FEB"/>
    <w:rsid w:val="00681E85"/>
    <w:rsid w:val="006828E5"/>
    <w:rsid w:val="006A3DD3"/>
    <w:rsid w:val="006B12C0"/>
    <w:rsid w:val="006D55F4"/>
    <w:rsid w:val="006E0D43"/>
    <w:rsid w:val="00703D75"/>
    <w:rsid w:val="00703FB1"/>
    <w:rsid w:val="0074052A"/>
    <w:rsid w:val="00742560"/>
    <w:rsid w:val="007525C3"/>
    <w:rsid w:val="007623A8"/>
    <w:rsid w:val="00764BA3"/>
    <w:rsid w:val="0077316D"/>
    <w:rsid w:val="00774B60"/>
    <w:rsid w:val="007807D6"/>
    <w:rsid w:val="00782AFB"/>
    <w:rsid w:val="00785895"/>
    <w:rsid w:val="00787CBD"/>
    <w:rsid w:val="007930B2"/>
    <w:rsid w:val="007B75AA"/>
    <w:rsid w:val="007C586C"/>
    <w:rsid w:val="007D7361"/>
    <w:rsid w:val="007F3A56"/>
    <w:rsid w:val="00816EC6"/>
    <w:rsid w:val="008469C8"/>
    <w:rsid w:val="0087196F"/>
    <w:rsid w:val="00883ED7"/>
    <w:rsid w:val="008862D1"/>
    <w:rsid w:val="0088732C"/>
    <w:rsid w:val="008B7B7C"/>
    <w:rsid w:val="008C14DD"/>
    <w:rsid w:val="008C1952"/>
    <w:rsid w:val="008C7F44"/>
    <w:rsid w:val="008D5BBA"/>
    <w:rsid w:val="008E1C26"/>
    <w:rsid w:val="008E2EAF"/>
    <w:rsid w:val="008F04BC"/>
    <w:rsid w:val="0093429A"/>
    <w:rsid w:val="009527D3"/>
    <w:rsid w:val="00971A89"/>
    <w:rsid w:val="0098436F"/>
    <w:rsid w:val="00986A61"/>
    <w:rsid w:val="00992F13"/>
    <w:rsid w:val="009A359C"/>
    <w:rsid w:val="009A444A"/>
    <w:rsid w:val="009A6692"/>
    <w:rsid w:val="009B2536"/>
    <w:rsid w:val="009B6D8C"/>
    <w:rsid w:val="009D3826"/>
    <w:rsid w:val="009E3C6C"/>
    <w:rsid w:val="00A018FB"/>
    <w:rsid w:val="00A358C4"/>
    <w:rsid w:val="00A412D5"/>
    <w:rsid w:val="00A442A4"/>
    <w:rsid w:val="00A501DF"/>
    <w:rsid w:val="00A67A8D"/>
    <w:rsid w:val="00A71EF0"/>
    <w:rsid w:val="00A93009"/>
    <w:rsid w:val="00AA22E7"/>
    <w:rsid w:val="00AC7063"/>
    <w:rsid w:val="00AF5586"/>
    <w:rsid w:val="00B02CD1"/>
    <w:rsid w:val="00B131D2"/>
    <w:rsid w:val="00B429FF"/>
    <w:rsid w:val="00B53EAA"/>
    <w:rsid w:val="00B60F6D"/>
    <w:rsid w:val="00B70DED"/>
    <w:rsid w:val="00B778DD"/>
    <w:rsid w:val="00B96A45"/>
    <w:rsid w:val="00BC71DA"/>
    <w:rsid w:val="00BF1FB7"/>
    <w:rsid w:val="00BF4470"/>
    <w:rsid w:val="00C01B2D"/>
    <w:rsid w:val="00C578B6"/>
    <w:rsid w:val="00C704EA"/>
    <w:rsid w:val="00C72B99"/>
    <w:rsid w:val="00C75CD8"/>
    <w:rsid w:val="00C81322"/>
    <w:rsid w:val="00C83603"/>
    <w:rsid w:val="00C958D0"/>
    <w:rsid w:val="00CB09DA"/>
    <w:rsid w:val="00CC5F7D"/>
    <w:rsid w:val="00CE5353"/>
    <w:rsid w:val="00D660AE"/>
    <w:rsid w:val="00D845E3"/>
    <w:rsid w:val="00D91CE5"/>
    <w:rsid w:val="00DA5C28"/>
    <w:rsid w:val="00DB12AC"/>
    <w:rsid w:val="00DC1351"/>
    <w:rsid w:val="00DC3266"/>
    <w:rsid w:val="00DE7362"/>
    <w:rsid w:val="00DF1D27"/>
    <w:rsid w:val="00DF75E2"/>
    <w:rsid w:val="00E03F46"/>
    <w:rsid w:val="00E13E55"/>
    <w:rsid w:val="00E414AF"/>
    <w:rsid w:val="00E500DD"/>
    <w:rsid w:val="00E571BC"/>
    <w:rsid w:val="00E93D41"/>
    <w:rsid w:val="00E95C61"/>
    <w:rsid w:val="00EB6959"/>
    <w:rsid w:val="00EB6F35"/>
    <w:rsid w:val="00EC6FC7"/>
    <w:rsid w:val="00EE485A"/>
    <w:rsid w:val="00EF06D3"/>
    <w:rsid w:val="00EF2E0C"/>
    <w:rsid w:val="00F207A0"/>
    <w:rsid w:val="00F23924"/>
    <w:rsid w:val="00F3673C"/>
    <w:rsid w:val="00F433C5"/>
    <w:rsid w:val="00F44D0F"/>
    <w:rsid w:val="00F46B1B"/>
    <w:rsid w:val="00F64F89"/>
    <w:rsid w:val="00F958CE"/>
    <w:rsid w:val="00FC4CCF"/>
    <w:rsid w:val="00FC631F"/>
    <w:rsid w:val="00FD1692"/>
    <w:rsid w:val="01F44B5E"/>
    <w:rsid w:val="19484AF0"/>
    <w:rsid w:val="1A303D1B"/>
    <w:rsid w:val="20E555E5"/>
    <w:rsid w:val="23F32FF3"/>
    <w:rsid w:val="262F4DF6"/>
    <w:rsid w:val="2C0F0386"/>
    <w:rsid w:val="3509628D"/>
    <w:rsid w:val="35867567"/>
    <w:rsid w:val="37167FC9"/>
    <w:rsid w:val="37D93B71"/>
    <w:rsid w:val="397210C3"/>
    <w:rsid w:val="39F15D36"/>
    <w:rsid w:val="3DB056F4"/>
    <w:rsid w:val="440818B5"/>
    <w:rsid w:val="44654484"/>
    <w:rsid w:val="44972B8F"/>
    <w:rsid w:val="4555338B"/>
    <w:rsid w:val="46B02D8A"/>
    <w:rsid w:val="48B028BF"/>
    <w:rsid w:val="4F2910BA"/>
    <w:rsid w:val="504D3DB0"/>
    <w:rsid w:val="50BE67FB"/>
    <w:rsid w:val="51030A22"/>
    <w:rsid w:val="51065D46"/>
    <w:rsid w:val="511A2571"/>
    <w:rsid w:val="523D229D"/>
    <w:rsid w:val="547B3EB3"/>
    <w:rsid w:val="5BC332F8"/>
    <w:rsid w:val="5DCA4D8C"/>
    <w:rsid w:val="61BC29AE"/>
    <w:rsid w:val="63B81C5B"/>
    <w:rsid w:val="6BA03FB4"/>
    <w:rsid w:val="6CB00D4E"/>
    <w:rsid w:val="7071541E"/>
    <w:rsid w:val="72B72417"/>
    <w:rsid w:val="76EA3B88"/>
    <w:rsid w:val="776B0952"/>
    <w:rsid w:val="79606DFE"/>
    <w:rsid w:val="798B7BC1"/>
    <w:rsid w:val="7B17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E51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60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Body Text"/>
    <w:basedOn w:val="a"/>
    <w:rPr>
      <w:sz w:val="28"/>
    </w:rPr>
  </w:style>
  <w:style w:type="paragraph" w:styleId="a5">
    <w:name w:val="Body Text Indent"/>
    <w:basedOn w:val="a"/>
    <w:pPr>
      <w:spacing w:line="400" w:lineRule="exact"/>
      <w:ind w:leftChars="257" w:left="540" w:firstLine="1"/>
    </w:pPr>
    <w:rPr>
      <w:rFonts w:ascii="宋体" w:hAnsi="宋体"/>
    </w:r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</w:style>
  <w:style w:type="character" w:styleId="aa">
    <w:name w:val="annotation reference"/>
    <w:basedOn w:val="a0"/>
    <w:rsid w:val="00A018FB"/>
    <w:rPr>
      <w:sz w:val="21"/>
      <w:szCs w:val="21"/>
    </w:rPr>
  </w:style>
  <w:style w:type="paragraph" w:styleId="ab">
    <w:name w:val="annotation text"/>
    <w:basedOn w:val="a"/>
    <w:link w:val="Char"/>
    <w:rsid w:val="00A018FB"/>
    <w:pPr>
      <w:jc w:val="left"/>
    </w:pPr>
  </w:style>
  <w:style w:type="character" w:customStyle="1" w:styleId="Char">
    <w:name w:val="批注文字 Char"/>
    <w:basedOn w:val="a0"/>
    <w:link w:val="ab"/>
    <w:rsid w:val="00A018FB"/>
    <w:rPr>
      <w:kern w:val="2"/>
      <w:sz w:val="21"/>
    </w:rPr>
  </w:style>
  <w:style w:type="paragraph" w:styleId="ac">
    <w:name w:val="annotation subject"/>
    <w:basedOn w:val="ab"/>
    <w:next w:val="ab"/>
    <w:link w:val="Char0"/>
    <w:rsid w:val="00A018FB"/>
    <w:rPr>
      <w:b/>
      <w:bCs/>
    </w:rPr>
  </w:style>
  <w:style w:type="character" w:customStyle="1" w:styleId="Char0">
    <w:name w:val="批注主题 Char"/>
    <w:basedOn w:val="Char"/>
    <w:link w:val="ac"/>
    <w:rsid w:val="00A018FB"/>
    <w:rPr>
      <w:b/>
      <w:bCs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60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Body Text"/>
    <w:basedOn w:val="a"/>
    <w:rPr>
      <w:sz w:val="28"/>
    </w:rPr>
  </w:style>
  <w:style w:type="paragraph" w:styleId="a5">
    <w:name w:val="Body Text Indent"/>
    <w:basedOn w:val="a"/>
    <w:pPr>
      <w:spacing w:line="400" w:lineRule="exact"/>
      <w:ind w:leftChars="257" w:left="540" w:firstLine="1"/>
    </w:pPr>
    <w:rPr>
      <w:rFonts w:ascii="宋体" w:hAnsi="宋体"/>
    </w:r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</w:style>
  <w:style w:type="character" w:styleId="aa">
    <w:name w:val="annotation reference"/>
    <w:basedOn w:val="a0"/>
    <w:rsid w:val="00A018FB"/>
    <w:rPr>
      <w:sz w:val="21"/>
      <w:szCs w:val="21"/>
    </w:rPr>
  </w:style>
  <w:style w:type="paragraph" w:styleId="ab">
    <w:name w:val="annotation text"/>
    <w:basedOn w:val="a"/>
    <w:link w:val="Char"/>
    <w:rsid w:val="00A018FB"/>
    <w:pPr>
      <w:jc w:val="left"/>
    </w:pPr>
  </w:style>
  <w:style w:type="character" w:customStyle="1" w:styleId="Char">
    <w:name w:val="批注文字 Char"/>
    <w:basedOn w:val="a0"/>
    <w:link w:val="ab"/>
    <w:rsid w:val="00A018FB"/>
    <w:rPr>
      <w:kern w:val="2"/>
      <w:sz w:val="21"/>
    </w:rPr>
  </w:style>
  <w:style w:type="paragraph" w:styleId="ac">
    <w:name w:val="annotation subject"/>
    <w:basedOn w:val="ab"/>
    <w:next w:val="ab"/>
    <w:link w:val="Char0"/>
    <w:rsid w:val="00A018FB"/>
    <w:rPr>
      <w:b/>
      <w:bCs/>
    </w:rPr>
  </w:style>
  <w:style w:type="character" w:customStyle="1" w:styleId="Char0">
    <w:name w:val="批注主题 Char"/>
    <w:basedOn w:val="Char"/>
    <w:link w:val="ac"/>
    <w:rsid w:val="00A018FB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  <w:pixelsPerInch w:val="143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2791;&#20221;\chen\&#30003;&#35831;&#34920;&#26684;\2003.6.24\smsft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smsft.dot</Template>
  <TotalTime>228</TotalTime>
  <Pages>2</Pages>
  <Words>2</Words>
  <Characters>15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sipo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填  表  注  意  事  项</dc:title>
  <dc:creator>cxf</dc:creator>
  <cp:lastModifiedBy>acer</cp:lastModifiedBy>
  <cp:revision>30</cp:revision>
  <cp:lastPrinted>2024-01-06T13:52:00Z</cp:lastPrinted>
  <dcterms:created xsi:type="dcterms:W3CDTF">2023-11-25T03:16:00Z</dcterms:created>
  <dcterms:modified xsi:type="dcterms:W3CDTF">2026-04-22T03:24:00Z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4D1C7654990E4A3EB638ECFEA92A07CD</vt:lpwstr>
  </property>
</Properties>
</file>