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85DF4" w14:textId="1C2566A0" w:rsidR="00215190" w:rsidRDefault="001C45B2">
      <w:pPr>
        <w:spacing w:before="60"/>
        <w:jc w:val="center"/>
        <w:rPr>
          <w:rFonts w:ascii="宋体" w:hAnsi="宋体"/>
          <w:sz w:val="28"/>
          <w:szCs w:val="28"/>
        </w:rPr>
        <w:sectPr w:rsidR="00215190">
          <w:headerReference w:type="default" r:id="rId7"/>
          <w:footerReference w:type="default" r:id="rId8"/>
          <w:pgSz w:w="11906" w:h="16838"/>
          <w:pgMar w:top="1361" w:right="851" w:bottom="851" w:left="1418" w:header="794" w:footer="113" w:gutter="0"/>
          <w:cols w:space="720"/>
          <w:docGrid w:type="lines" w:linePitch="312"/>
        </w:sectPr>
      </w:pPr>
      <w:r w:rsidRPr="001C45B2">
        <w:rPr>
          <w:noProof/>
        </w:rPr>
        <w:drawing>
          <wp:inline distT="0" distB="0" distL="0" distR="0" wp14:anchorId="61DEBCDF" wp14:editId="3900B26B">
            <wp:extent cx="5631180" cy="3855720"/>
            <wp:effectExtent l="0" t="0" r="7620" b="0"/>
            <wp:docPr id="2" name="图片 2" descr="E:\xwechat_files\wxid_vkg8xqft3ano12_f4c3\temp\InputTemp\385acb85-5d86-48e8-93ce-751f22341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xwechat_files\wxid_vkg8xqft3ano12_f4c3\temp\InputTemp\385acb85-5d86-48e8-93ce-751f22341e2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80" cy="385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D09386C" w14:textId="77777777" w:rsidR="006C308B" w:rsidRDefault="006C308B">
      <w:pPr>
        <w:spacing w:line="360" w:lineRule="auto"/>
        <w:ind w:leftChars="1" w:left="359" w:hangingChars="170" w:hanging="357"/>
      </w:pPr>
    </w:p>
    <w:sectPr w:rsidR="006C308B">
      <w:headerReference w:type="default" r:id="rId10"/>
      <w:pgSz w:w="11906" w:h="16838"/>
      <w:pgMar w:top="1418" w:right="851" w:bottom="851" w:left="1418" w:header="851" w:footer="11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F89F12" w14:textId="77777777" w:rsidR="00A81370" w:rsidRDefault="00A81370">
      <w:r>
        <w:separator/>
      </w:r>
    </w:p>
  </w:endnote>
  <w:endnote w:type="continuationSeparator" w:id="0">
    <w:p w14:paraId="48B4555B" w14:textId="77777777" w:rsidR="00A81370" w:rsidRDefault="00A8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F5D49" w14:textId="4BB0783A" w:rsidR="00215190" w:rsidRDefault="00AE5715">
    <w:pPr>
      <w:pStyle w:val="a6"/>
      <w:tabs>
        <w:tab w:val="clear" w:pos="4153"/>
        <w:tab w:val="clear" w:pos="8306"/>
        <w:tab w:val="center" w:pos="4818"/>
      </w:tabs>
      <w:spacing w:line="200" w:lineRule="exact"/>
      <w:jc w:val="both"/>
      <w:rPr>
        <w:rFonts w:ascii="黑体" w:eastAsia="黑体"/>
      </w:rPr>
    </w:pPr>
    <w:r>
      <w:rPr>
        <w:rFonts w:eastAsia="黑体"/>
        <w:noProof/>
        <w:spacing w:val="90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68F734" wp14:editId="3BAF35D1">
              <wp:simplePos x="0" y="0"/>
              <wp:positionH relativeFrom="column">
                <wp:posOffset>12700</wp:posOffset>
              </wp:positionH>
              <wp:positionV relativeFrom="paragraph">
                <wp:posOffset>-38100</wp:posOffset>
              </wp:positionV>
              <wp:extent cx="6120130" cy="0"/>
              <wp:effectExtent l="0" t="0" r="0" b="0"/>
              <wp:wrapNone/>
              <wp:docPr id="292581796" name="直线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3C6D638D" id="直线 11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-3pt" to="482.9pt,-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" o:allowincell="f" strokeweight="1pt"/>
          </w:pict>
        </mc:Fallback>
      </mc:AlternateContent>
    </w:r>
    <w:r>
      <w:rPr>
        <w:rFonts w:ascii="黑体" w:eastAsia="黑体" w:hint="eastAsia"/>
      </w:rPr>
      <w:t>100005</w:t>
    </w:r>
    <w:r>
      <w:rPr>
        <w:rFonts w:ascii="黑体" w:eastAsia="黑体"/>
      </w:rPr>
      <w:tab/>
    </w:r>
    <w:r>
      <w:rPr>
        <w:rFonts w:ascii="黑体" w:eastAsia="黑体" w:hint="eastAsia"/>
        <w:sz w:val="21"/>
        <w:szCs w:val="21"/>
      </w:rPr>
      <w:t>1</w:t>
    </w:r>
  </w:p>
  <w:p w14:paraId="063A7D8F" w14:textId="77777777" w:rsidR="00215190" w:rsidRDefault="006F2B94">
    <w:pPr>
      <w:pStyle w:val="a6"/>
      <w:spacing w:line="200" w:lineRule="exact"/>
      <w:jc w:val="both"/>
      <w:rPr>
        <w:rFonts w:ascii="黑体" w:eastAsia="黑体"/>
      </w:rPr>
    </w:pPr>
    <w:r>
      <w:rPr>
        <w:rFonts w:ascii="黑体" w:eastAsia="黑体" w:hint="eastAsia"/>
      </w:rPr>
      <w:t>2010.2</w:t>
    </w:r>
  </w:p>
  <w:p w14:paraId="0CEF87BB" w14:textId="77777777" w:rsidR="00215190" w:rsidRDefault="002151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C1AA27" w14:textId="77777777" w:rsidR="00A81370" w:rsidRDefault="00A81370">
      <w:r>
        <w:separator/>
      </w:r>
    </w:p>
  </w:footnote>
  <w:footnote w:type="continuationSeparator" w:id="0">
    <w:p w14:paraId="6D91CE5A" w14:textId="77777777" w:rsidR="00A81370" w:rsidRDefault="00A81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426D0" w14:textId="75E69324" w:rsidR="00215190" w:rsidRDefault="00AE5715">
    <w:pPr>
      <w:jc w:val="center"/>
      <w:outlineLvl w:val="0"/>
      <w:rPr>
        <w:rFonts w:ascii="黑体" w:eastAsia="黑体"/>
        <w:b/>
        <w:spacing w:val="90"/>
        <w:sz w:val="28"/>
      </w:rPr>
    </w:pPr>
    <w:r>
      <w:rPr>
        <w:rFonts w:eastAsia="黑体"/>
        <w:noProof/>
        <w:spacing w:val="90"/>
        <w:sz w:val="2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7BBF5B" wp14:editId="37C0AE2C">
              <wp:simplePos x="0" y="0"/>
              <wp:positionH relativeFrom="column">
                <wp:posOffset>0</wp:posOffset>
              </wp:positionH>
              <wp:positionV relativeFrom="paragraph">
                <wp:posOffset>360045</wp:posOffset>
              </wp:positionV>
              <wp:extent cx="6120130" cy="0"/>
              <wp:effectExtent l="0" t="0" r="0" b="0"/>
              <wp:wrapNone/>
              <wp:docPr id="1197795929" name="直线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691B2DB6" id="直线 5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35pt" to="481.9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" o:allowincell="f" strokeweight="1pt"/>
          </w:pict>
        </mc:Fallback>
      </mc:AlternateContent>
    </w:r>
    <w:r>
      <w:rPr>
        <w:rFonts w:eastAsia="黑体" w:hint="eastAsia"/>
        <w:spacing w:val="90"/>
        <w:sz w:val="28"/>
      </w:rPr>
      <w:t>摘要附图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6D164" w14:textId="77777777" w:rsidR="00215190" w:rsidRDefault="006F2B94">
    <w:pPr>
      <w:jc w:val="center"/>
      <w:outlineLvl w:val="0"/>
      <w:rPr>
        <w:rFonts w:ascii="黑体" w:eastAsia="黑体"/>
        <w:b/>
        <w:spacing w:val="90"/>
        <w:sz w:val="28"/>
      </w:rPr>
    </w:pPr>
    <w:r>
      <w:rPr>
        <w:rFonts w:eastAsia="黑体" w:hint="eastAsia"/>
        <w:spacing w:val="90"/>
        <w:sz w:val="28"/>
      </w:rPr>
      <w:t>注意事项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yNTU2MzRhM2VhYjVlZjIxMDIzZDkzODk5ZjIzODEifQ=="/>
  </w:docVars>
  <w:rsids>
    <w:rsidRoot w:val="00A1196B"/>
    <w:rsid w:val="0002127E"/>
    <w:rsid w:val="00021E00"/>
    <w:rsid w:val="00065E9C"/>
    <w:rsid w:val="000677FE"/>
    <w:rsid w:val="000A2D5F"/>
    <w:rsid w:val="000C0B43"/>
    <w:rsid w:val="000D6E3A"/>
    <w:rsid w:val="000E4289"/>
    <w:rsid w:val="00100251"/>
    <w:rsid w:val="001726D7"/>
    <w:rsid w:val="00172B84"/>
    <w:rsid w:val="0017500E"/>
    <w:rsid w:val="001C1C17"/>
    <w:rsid w:val="001C3017"/>
    <w:rsid w:val="001C38FE"/>
    <w:rsid w:val="001C45B2"/>
    <w:rsid w:val="001E709E"/>
    <w:rsid w:val="001F6DDA"/>
    <w:rsid w:val="00204DA6"/>
    <w:rsid w:val="00207722"/>
    <w:rsid w:val="00215190"/>
    <w:rsid w:val="00223E2B"/>
    <w:rsid w:val="002307F9"/>
    <w:rsid w:val="00241797"/>
    <w:rsid w:val="00267AB7"/>
    <w:rsid w:val="00276142"/>
    <w:rsid w:val="002A2783"/>
    <w:rsid w:val="002B1954"/>
    <w:rsid w:val="002C6959"/>
    <w:rsid w:val="00314C9E"/>
    <w:rsid w:val="003322B5"/>
    <w:rsid w:val="0033695A"/>
    <w:rsid w:val="00376652"/>
    <w:rsid w:val="00377B62"/>
    <w:rsid w:val="003A5208"/>
    <w:rsid w:val="003D4C48"/>
    <w:rsid w:val="003F78DA"/>
    <w:rsid w:val="00400F61"/>
    <w:rsid w:val="004056C7"/>
    <w:rsid w:val="004203A3"/>
    <w:rsid w:val="004437CA"/>
    <w:rsid w:val="004543DD"/>
    <w:rsid w:val="004835E5"/>
    <w:rsid w:val="004A1C9E"/>
    <w:rsid w:val="004B111C"/>
    <w:rsid w:val="004B6A00"/>
    <w:rsid w:val="00501D4B"/>
    <w:rsid w:val="005108C2"/>
    <w:rsid w:val="005430B5"/>
    <w:rsid w:val="00554AE9"/>
    <w:rsid w:val="0057658D"/>
    <w:rsid w:val="005A6EE3"/>
    <w:rsid w:val="005E4146"/>
    <w:rsid w:val="005F453B"/>
    <w:rsid w:val="006102C7"/>
    <w:rsid w:val="006874E6"/>
    <w:rsid w:val="006905B5"/>
    <w:rsid w:val="00691AC3"/>
    <w:rsid w:val="006A1436"/>
    <w:rsid w:val="006B095B"/>
    <w:rsid w:val="006B7FD4"/>
    <w:rsid w:val="006C308B"/>
    <w:rsid w:val="006F2B94"/>
    <w:rsid w:val="00742717"/>
    <w:rsid w:val="007448B4"/>
    <w:rsid w:val="00752ABC"/>
    <w:rsid w:val="00777DA0"/>
    <w:rsid w:val="007D214D"/>
    <w:rsid w:val="007F18A4"/>
    <w:rsid w:val="008039DB"/>
    <w:rsid w:val="00813FF9"/>
    <w:rsid w:val="008442E5"/>
    <w:rsid w:val="00867F63"/>
    <w:rsid w:val="00883427"/>
    <w:rsid w:val="008B2DCC"/>
    <w:rsid w:val="008C4653"/>
    <w:rsid w:val="008D5E08"/>
    <w:rsid w:val="00945DDF"/>
    <w:rsid w:val="00971954"/>
    <w:rsid w:val="00977DD2"/>
    <w:rsid w:val="009C5606"/>
    <w:rsid w:val="009E4BB1"/>
    <w:rsid w:val="009F170C"/>
    <w:rsid w:val="00A076E6"/>
    <w:rsid w:val="00A1196B"/>
    <w:rsid w:val="00A81370"/>
    <w:rsid w:val="00A83998"/>
    <w:rsid w:val="00A91331"/>
    <w:rsid w:val="00AA7587"/>
    <w:rsid w:val="00AB6853"/>
    <w:rsid w:val="00AE5715"/>
    <w:rsid w:val="00B37770"/>
    <w:rsid w:val="00B37780"/>
    <w:rsid w:val="00B40D02"/>
    <w:rsid w:val="00B420F9"/>
    <w:rsid w:val="00B60D4C"/>
    <w:rsid w:val="00B623BC"/>
    <w:rsid w:val="00B65B4E"/>
    <w:rsid w:val="00B77EF1"/>
    <w:rsid w:val="00B865A6"/>
    <w:rsid w:val="00B95A69"/>
    <w:rsid w:val="00BA020A"/>
    <w:rsid w:val="00BA3A67"/>
    <w:rsid w:val="00BA53E3"/>
    <w:rsid w:val="00BF0EF5"/>
    <w:rsid w:val="00C35A91"/>
    <w:rsid w:val="00C36284"/>
    <w:rsid w:val="00C6707A"/>
    <w:rsid w:val="00CA7922"/>
    <w:rsid w:val="00CE000E"/>
    <w:rsid w:val="00D153B0"/>
    <w:rsid w:val="00D51494"/>
    <w:rsid w:val="00D73956"/>
    <w:rsid w:val="00D94029"/>
    <w:rsid w:val="00D97DBF"/>
    <w:rsid w:val="00DC5072"/>
    <w:rsid w:val="00E251CA"/>
    <w:rsid w:val="00E504F8"/>
    <w:rsid w:val="00E521E7"/>
    <w:rsid w:val="00E64738"/>
    <w:rsid w:val="00E9445C"/>
    <w:rsid w:val="00EA3386"/>
    <w:rsid w:val="00ED6C79"/>
    <w:rsid w:val="00F34F36"/>
    <w:rsid w:val="00F67EAB"/>
    <w:rsid w:val="00F845C9"/>
    <w:rsid w:val="00FB3039"/>
    <w:rsid w:val="00FD6D10"/>
    <w:rsid w:val="0E5F16BA"/>
    <w:rsid w:val="237A132A"/>
    <w:rsid w:val="319A680E"/>
    <w:rsid w:val="51F85474"/>
    <w:rsid w:val="68083BF1"/>
    <w:rsid w:val="6D8B6058"/>
    <w:rsid w:val="73BA426B"/>
    <w:rsid w:val="7BBC29E2"/>
    <w:rsid w:val="7F20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9DC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spacing w:line="700" w:lineRule="exact"/>
      <w:ind w:leftChars="-169" w:left="5" w:hanging="360"/>
    </w:pPr>
    <w:rPr>
      <w:rFonts w:ascii="宋体" w:hAnsi="宋体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spacing w:line="700" w:lineRule="exact"/>
      <w:ind w:leftChars="-169" w:left="5" w:hanging="360"/>
    </w:pPr>
    <w:rPr>
      <w:rFonts w:ascii="宋体" w:hAnsi="宋体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143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2791;&#20221;\chen\&#30003;&#35831;&#34920;&#26684;\2003.6.24\zyft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zyft.dot</Template>
  <TotalTime>2</TotalTime>
  <Pages>2</Pages>
  <Words>0</Words>
  <Characters>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sipo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摘  要  附  图</dc:title>
  <dc:subject/>
  <dc:creator>cxf</dc:creator>
  <cp:keywords/>
  <dc:description/>
  <cp:lastModifiedBy>acer</cp:lastModifiedBy>
  <cp:revision>7</cp:revision>
  <cp:lastPrinted>2011-01-24T01:39:00Z</cp:lastPrinted>
  <dcterms:created xsi:type="dcterms:W3CDTF">2023-11-25T03:15:00Z</dcterms:created>
  <dcterms:modified xsi:type="dcterms:W3CDTF">2026-04-21T14:02:00Z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2CFE9D716E2B43A88CA6CB39085D42BB</vt:lpwstr>
  </property>
</Properties>
</file>